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B15C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JOHN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0F2D5E4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Vintner.</w:t>
      </w:r>
    </w:p>
    <w:p w14:paraId="4F043989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200EF7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AFD8A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made is Will.</w:t>
      </w:r>
    </w:p>
    <w:p w14:paraId="0A0D4884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3AA397F7" w14:textId="77777777" w:rsidR="00C618FA" w:rsidRDefault="00C618FA" w:rsidP="00C618F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p.72 n.29)</w:t>
      </w:r>
    </w:p>
    <w:p w14:paraId="3109B86C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F4CAF8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1B6DBA" w14:textId="77777777" w:rsidR="00C618FA" w:rsidRDefault="00C618FA" w:rsidP="00C618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2021</w:t>
      </w:r>
    </w:p>
    <w:p w14:paraId="1ACC46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C0F59" w14:textId="77777777" w:rsidR="00C618FA" w:rsidRDefault="00C618FA" w:rsidP="009139A6">
      <w:r>
        <w:separator/>
      </w:r>
    </w:p>
  </w:endnote>
  <w:endnote w:type="continuationSeparator" w:id="0">
    <w:p w14:paraId="204C5D4C" w14:textId="77777777" w:rsidR="00C618FA" w:rsidRDefault="00C618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8B4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E5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A6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D43BC" w14:textId="77777777" w:rsidR="00C618FA" w:rsidRDefault="00C618FA" w:rsidP="009139A6">
      <w:r>
        <w:separator/>
      </w:r>
    </w:p>
  </w:footnote>
  <w:footnote w:type="continuationSeparator" w:id="0">
    <w:p w14:paraId="09F13BCA" w14:textId="77777777" w:rsidR="00C618FA" w:rsidRDefault="00C618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F0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20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DAF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8F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18F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3C47D"/>
  <w15:chartTrackingRefBased/>
  <w15:docId w15:val="{CB4917E3-4AC1-449E-A54E-81D360E57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2021-05-06T08:42:00Z</dcterms:created>
  <dcterms:modified xsi:type="dcterms:W3CDTF">2021-05-06T08:42:00Z</dcterms:modified>
</cp:coreProperties>
</file>